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2B628C" w:rsidP="00384E4B">
      <w:pPr>
        <w:rPr>
          <w:rFonts w:ascii="Arial" w:hAnsi="Arial" w:cs="Arial"/>
        </w:rPr>
      </w:pPr>
      <w:r w:rsidRPr="002B628C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ED584C" w:rsidRDefault="00ED584C" w:rsidP="005003C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526"/>
        <w:tblW w:w="0" w:type="auto"/>
        <w:tblLayout w:type="fixed"/>
        <w:tblLook w:val="04A0"/>
      </w:tblPr>
      <w:tblGrid>
        <w:gridCol w:w="712"/>
        <w:gridCol w:w="2633"/>
        <w:gridCol w:w="183"/>
        <w:gridCol w:w="6660"/>
      </w:tblGrid>
      <w:tr w:rsidR="005147C5" w:rsidRPr="00504A65" w:rsidTr="00ED584C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ED584C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ED584C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ED584C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ED584C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calendar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D584C" w:rsidRPr="00504A65" w:rsidTr="00ED584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March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D584C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August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D584C" w:rsidRPr="00504A65" w:rsidTr="00ED584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December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D584C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February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D584C" w:rsidRPr="00504A65" w:rsidTr="00ED584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July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D584C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June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D584C" w:rsidRPr="00504A65" w:rsidTr="00ED584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May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D584C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November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D584C" w:rsidRPr="00504A65" w:rsidTr="00ED584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October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D584C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September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D584C" w:rsidRPr="00504A65" w:rsidTr="00ED584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May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D584C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D584C" w:rsidRPr="009C3DEB" w:rsidRDefault="00ED584C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gridSpan w:val="2"/>
            <w:vAlign w:val="bottom"/>
          </w:tcPr>
          <w:p w:rsidR="00ED584C" w:rsidRDefault="00ED584C" w:rsidP="00ED584C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April</w:t>
            </w:r>
          </w:p>
        </w:tc>
        <w:tc>
          <w:tcPr>
            <w:tcW w:w="6660" w:type="dxa"/>
          </w:tcPr>
          <w:p w:rsidR="00ED584C" w:rsidRPr="009C3DEB" w:rsidRDefault="00ED584C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 w:rsidP="00ED584C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ED584C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 w:rsidP="00ED584C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 w:rsidP="00ED584C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ED584C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 w:rsidP="00ED584C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 w:rsidP="00ED584C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ED584C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 w:rsidP="00ED584C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 w:rsidP="00ED584C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ED584C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 w:rsidP="00ED584C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ED584C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ED584C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ED584C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ED584C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ED584C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ED584C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ED584C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ED584C">
        <w:trPr>
          <w:gridAfter w:val="2"/>
          <w:cnfStyle w:val="000000010000"/>
          <w:wAfter w:w="6843" w:type="dxa"/>
        </w:trPr>
        <w:tc>
          <w:tcPr>
            <w:cnfStyle w:val="001000000000"/>
            <w:tcW w:w="3345" w:type="dxa"/>
            <w:gridSpan w:val="2"/>
          </w:tcPr>
          <w:p w:rsidR="005147C5" w:rsidRPr="009C3DEB" w:rsidRDefault="005147C5" w:rsidP="00ED584C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84C" w:rsidRDefault="00ED584C" w:rsidP="00814CB4">
      <w:r>
        <w:separator/>
      </w:r>
    </w:p>
  </w:endnote>
  <w:endnote w:type="continuationSeparator" w:id="1">
    <w:p w:rsidR="00ED584C" w:rsidRDefault="00ED584C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84C" w:rsidRDefault="00ED584C" w:rsidP="00814CB4">
      <w:r>
        <w:separator/>
      </w:r>
    </w:p>
  </w:footnote>
  <w:footnote w:type="continuationSeparator" w:id="1">
    <w:p w:rsidR="00ED584C" w:rsidRDefault="00ED584C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ED584C">
      <w:rPr>
        <w:rFonts w:ascii="Times New Roman" w:hAnsi="Times New Roman"/>
        <w:color w:val="4F6228" w:themeColor="accent3" w:themeShade="80"/>
        <w:sz w:val="32"/>
        <w:szCs w:val="32"/>
      </w:rPr>
      <w:t>8 Calendar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B628C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584C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2</TotalTime>
  <Pages>2</Pages>
  <Words>59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2009-05-24T15:13:00Z</dcterms:created>
  <dcterms:modified xsi:type="dcterms:W3CDTF">2009-05-24T15:15:00Z</dcterms:modified>
</cp:coreProperties>
</file>